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CD2E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URRY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19F227E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Hayling Island.</w:t>
      </w:r>
    </w:p>
    <w:p w14:paraId="00FB323D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</w:p>
    <w:p w14:paraId="3FC30861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</w:p>
    <w:p w14:paraId="38255040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A84727B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6289A40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Hampshire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2EB23A41" w14:textId="77777777" w:rsidR="00A32A37" w:rsidRDefault="00A32A37" w:rsidP="00A32A3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0671A184" w14:textId="77777777" w:rsidR="00A32A37" w:rsidRDefault="00A32A37" w:rsidP="00A32A3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504DE685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</w:p>
    <w:p w14:paraId="5791648A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</w:p>
    <w:p w14:paraId="7FCAF55E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</w:p>
    <w:p w14:paraId="2834254A" w14:textId="77777777" w:rsidR="00A32A37" w:rsidRDefault="00A32A37" w:rsidP="00A32A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2021</w:t>
      </w:r>
    </w:p>
    <w:p w14:paraId="7BAE79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A9805" w14:textId="77777777" w:rsidR="00A32A37" w:rsidRDefault="00A32A37" w:rsidP="009139A6">
      <w:r>
        <w:separator/>
      </w:r>
    </w:p>
  </w:endnote>
  <w:endnote w:type="continuationSeparator" w:id="0">
    <w:p w14:paraId="30998A2B" w14:textId="77777777" w:rsidR="00A32A37" w:rsidRDefault="00A32A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EF6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AA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21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1B81" w14:textId="77777777" w:rsidR="00A32A37" w:rsidRDefault="00A32A37" w:rsidP="009139A6">
      <w:r>
        <w:separator/>
      </w:r>
    </w:p>
  </w:footnote>
  <w:footnote w:type="continuationSeparator" w:id="0">
    <w:p w14:paraId="0BB62100" w14:textId="77777777" w:rsidR="00A32A37" w:rsidRDefault="00A32A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41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31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EC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37"/>
    <w:rsid w:val="000666E0"/>
    <w:rsid w:val="002510B7"/>
    <w:rsid w:val="005C130B"/>
    <w:rsid w:val="00826F5C"/>
    <w:rsid w:val="009139A6"/>
    <w:rsid w:val="009448BB"/>
    <w:rsid w:val="00A3176C"/>
    <w:rsid w:val="00A32A3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5F144"/>
  <w15:chartTrackingRefBased/>
  <w15:docId w15:val="{08A46EFC-1517-48B7-943F-7026335AC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A3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2022-03-13T16:20:00Z</dcterms:created>
  <dcterms:modified xsi:type="dcterms:W3CDTF">2022-03-13T16:21:00Z</dcterms:modified>
</cp:coreProperties>
</file>